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AC536" w14:textId="784E6DC8" w:rsidR="001E2E15" w:rsidRPr="0042079B" w:rsidRDefault="001E2E15">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S2-2306279</w:t>
      </w:r>
    </w:p>
    <w:p w14:paraId="4F3C6CE0" w14:textId="77777777" w:rsidR="001E2E15" w:rsidRPr="0042079B" w:rsidRDefault="001E2E15">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7F711BF5" w14:textId="5C29B96C" w:rsidR="004E7808" w:rsidRDefault="004E7808" w:rsidP="004E7808">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S2-2303969</w:t>
      </w:r>
    </w:p>
    <w:p w14:paraId="1153A4DE" w14:textId="77777777" w:rsidR="004E7808" w:rsidRDefault="004E7808" w:rsidP="004E7808">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0C4EB1E7" w14:textId="314A7ABE" w:rsidR="004E7808" w:rsidRPr="004E7808" w:rsidRDefault="004E7808" w:rsidP="004E7808">
      <w:pPr>
        <w:pStyle w:val="CRCoverPage"/>
        <w:tabs>
          <w:tab w:val="right" w:pos="9638"/>
        </w:tabs>
        <w:spacing w:after="0"/>
        <w:rPr>
          <w:rFonts w:cs="Arial"/>
          <w:b/>
          <w:noProof/>
          <w:sz w:val="24"/>
        </w:rPr>
      </w:pPr>
    </w:p>
    <w:p w14:paraId="51EB0452" w14:textId="77777777" w:rsidR="004E7808" w:rsidRDefault="004E7808" w:rsidP="00AE1B3E">
      <w:pPr>
        <w:pStyle w:val="CRCoverPage"/>
        <w:tabs>
          <w:tab w:val="right" w:pos="9639"/>
        </w:tabs>
        <w:spacing w:after="0"/>
        <w:rPr>
          <w:b/>
          <w:noProof/>
          <w:sz w:val="24"/>
        </w:rPr>
      </w:pPr>
    </w:p>
    <w:p w14:paraId="0988AF10" w14:textId="420B98A0"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2"/>
    <w:bookmarkEnd w:id="3"/>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4"/>
    <w:bookmarkEnd w:id="5"/>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Alf Zugenmaier</w:t>
      </w:r>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43D89" w:rsidRPr="008534F1">
        <w:t>S3-23</w:t>
      </w:r>
      <w:r w:rsidR="002D656F" w:rsidRPr="008534F1">
        <w:t>0606</w:t>
      </w:r>
      <w:r w:rsidR="008C73CE" w:rsidRPr="008534F1">
        <w:t xml:space="preserve">, </w:t>
      </w:r>
      <w:r w:rsidR="009F3BC9" w:rsidRPr="008534F1">
        <w:t>S3-231419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cNF and pNF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lastRenderedPageBreak/>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Heading1"/>
      </w:pPr>
      <w:r>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787C" w14:textId="77777777" w:rsidR="001467FA" w:rsidRDefault="001467FA">
      <w:pPr>
        <w:spacing w:after="0"/>
      </w:pPr>
      <w:r>
        <w:separator/>
      </w:r>
    </w:p>
  </w:endnote>
  <w:endnote w:type="continuationSeparator" w:id="0">
    <w:p w14:paraId="70C58C15" w14:textId="77777777" w:rsidR="001467FA" w:rsidRDefault="00146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1B22" w14:textId="77777777" w:rsidR="001467FA" w:rsidRDefault="001467FA">
      <w:pPr>
        <w:spacing w:after="0"/>
      </w:pPr>
      <w:r>
        <w:separator/>
      </w:r>
    </w:p>
  </w:footnote>
  <w:footnote w:type="continuationSeparator" w:id="0">
    <w:p w14:paraId="583CA5C5" w14:textId="77777777" w:rsidR="001467FA" w:rsidRDefault="001467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01941234">
    <w:abstractNumId w:val="6"/>
  </w:num>
  <w:num w:numId="2" w16cid:durableId="1413889319">
    <w:abstractNumId w:val="5"/>
  </w:num>
  <w:num w:numId="3" w16cid:durableId="427388211">
    <w:abstractNumId w:val="4"/>
  </w:num>
  <w:num w:numId="4" w16cid:durableId="63845165">
    <w:abstractNumId w:val="3"/>
  </w:num>
  <w:num w:numId="5" w16cid:durableId="160774735">
    <w:abstractNumId w:val="2"/>
  </w:num>
  <w:num w:numId="6" w16cid:durableId="1343052086">
    <w:abstractNumId w:val="1"/>
  </w:num>
  <w:num w:numId="7" w16cid:durableId="119803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467FA"/>
    <w:rsid w:val="00196B59"/>
    <w:rsid w:val="001A14F2"/>
    <w:rsid w:val="001B3A86"/>
    <w:rsid w:val="001B763F"/>
    <w:rsid w:val="001E272F"/>
    <w:rsid w:val="001E2E15"/>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4E7808"/>
    <w:rsid w:val="00526DDD"/>
    <w:rsid w:val="00590D89"/>
    <w:rsid w:val="005D1A7D"/>
    <w:rsid w:val="005F2FA8"/>
    <w:rsid w:val="006052AD"/>
    <w:rsid w:val="00667553"/>
    <w:rsid w:val="0073766B"/>
    <w:rsid w:val="00785980"/>
    <w:rsid w:val="007F4F92"/>
    <w:rsid w:val="008534F1"/>
    <w:rsid w:val="008C73CE"/>
    <w:rsid w:val="008D772F"/>
    <w:rsid w:val="00914CD1"/>
    <w:rsid w:val="00924D9F"/>
    <w:rsid w:val="009603F6"/>
    <w:rsid w:val="00994D3B"/>
    <w:rsid w:val="009963AC"/>
    <w:rsid w:val="0099764C"/>
    <w:rsid w:val="009C01E1"/>
    <w:rsid w:val="009F3BC9"/>
    <w:rsid w:val="00A409AE"/>
    <w:rsid w:val="00A70448"/>
    <w:rsid w:val="00A7526F"/>
    <w:rsid w:val="00AA4FF3"/>
    <w:rsid w:val="00AE1B3E"/>
    <w:rsid w:val="00AF5B4F"/>
    <w:rsid w:val="00B35644"/>
    <w:rsid w:val="00B900AA"/>
    <w:rsid w:val="00B9476C"/>
    <w:rsid w:val="00B97703"/>
    <w:rsid w:val="00BA3D66"/>
    <w:rsid w:val="00C816B8"/>
    <w:rsid w:val="00CF0215"/>
    <w:rsid w:val="00CF6087"/>
    <w:rsid w:val="00D14BB6"/>
    <w:rsid w:val="00D33624"/>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476</Words>
  <Characters>2714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MCC_Corrected CR</cp:lastModifiedBy>
  <cp:revision>3</cp:revision>
  <cp:lastPrinted>2002-04-23T07:10:00Z</cp:lastPrinted>
  <dcterms:created xsi:type="dcterms:W3CDTF">2023-04-04T10:21:00Z</dcterms:created>
  <dcterms:modified xsi:type="dcterms:W3CDTF">2023-04-25T06:11:00Z</dcterms:modified>
</cp:coreProperties>
</file>